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A0D" w:rsidRDefault="00324A0D" w:rsidP="00B9153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324A0D" w:rsidRDefault="00324A0D" w:rsidP="00B9153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324A0D" w:rsidRDefault="00324A0D" w:rsidP="00B9153E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2017 г. по 31 декабря 2017 г.</w:t>
      </w:r>
    </w:p>
    <w:p w:rsidR="00324A0D" w:rsidRDefault="00324A0D" w:rsidP="00B9153E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324A0D">
        <w:tc>
          <w:tcPr>
            <w:tcW w:w="1384" w:type="dxa"/>
            <w:vMerge w:val="restart"/>
            <w:vAlign w:val="center"/>
          </w:tcPr>
          <w:p w:rsidR="00324A0D" w:rsidRDefault="00324A0D" w:rsidP="008551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324A0D" w:rsidRDefault="00324A0D" w:rsidP="008551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324A0D" w:rsidRDefault="00324A0D" w:rsidP="008551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324A0D" w:rsidRDefault="00324A0D" w:rsidP="008551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324A0D" w:rsidRDefault="00324A0D" w:rsidP="008551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324A0D" w:rsidRDefault="00324A0D" w:rsidP="008551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324A0D" w:rsidRDefault="00324A0D" w:rsidP="008551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324A0D" w:rsidRDefault="00324A0D" w:rsidP="008551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324A0D" w:rsidRDefault="00324A0D" w:rsidP="008551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324A0D">
        <w:tc>
          <w:tcPr>
            <w:tcW w:w="1384" w:type="dxa"/>
            <w:vMerge/>
            <w:vAlign w:val="center"/>
          </w:tcPr>
          <w:p w:rsidR="00324A0D" w:rsidRDefault="00324A0D" w:rsidP="00494418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324A0D" w:rsidRDefault="00324A0D" w:rsidP="00494418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324A0D" w:rsidRPr="0085516E" w:rsidRDefault="00324A0D" w:rsidP="0085516E">
            <w:pPr>
              <w:jc w:val="center"/>
              <w:rPr>
                <w:sz w:val="20"/>
                <w:szCs w:val="20"/>
                <w:lang w:eastAsia="en-US"/>
              </w:rPr>
            </w:pPr>
            <w:r w:rsidRPr="0085516E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324A0D" w:rsidRPr="0085516E" w:rsidRDefault="00324A0D" w:rsidP="0085516E">
            <w:pPr>
              <w:jc w:val="center"/>
              <w:rPr>
                <w:sz w:val="20"/>
                <w:szCs w:val="20"/>
                <w:lang w:eastAsia="en-US"/>
              </w:rPr>
            </w:pPr>
            <w:r w:rsidRPr="0085516E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324A0D" w:rsidRPr="0085516E" w:rsidRDefault="00324A0D" w:rsidP="0085516E">
            <w:pPr>
              <w:jc w:val="center"/>
              <w:rPr>
                <w:sz w:val="20"/>
                <w:szCs w:val="20"/>
                <w:lang w:eastAsia="en-US"/>
              </w:rPr>
            </w:pPr>
            <w:r w:rsidRPr="0085516E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324A0D" w:rsidRPr="0085516E" w:rsidRDefault="00324A0D" w:rsidP="0085516E">
            <w:pPr>
              <w:jc w:val="center"/>
              <w:rPr>
                <w:sz w:val="20"/>
                <w:szCs w:val="20"/>
                <w:lang w:eastAsia="en-US"/>
              </w:rPr>
            </w:pPr>
            <w:r w:rsidRPr="0085516E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324A0D" w:rsidRPr="0085516E" w:rsidRDefault="00324A0D" w:rsidP="0085516E">
            <w:pPr>
              <w:jc w:val="center"/>
              <w:rPr>
                <w:sz w:val="20"/>
                <w:szCs w:val="20"/>
                <w:lang w:eastAsia="en-US"/>
              </w:rPr>
            </w:pPr>
            <w:r w:rsidRPr="0085516E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324A0D" w:rsidRPr="0085516E" w:rsidRDefault="00324A0D" w:rsidP="0085516E">
            <w:pPr>
              <w:jc w:val="center"/>
              <w:rPr>
                <w:sz w:val="20"/>
                <w:szCs w:val="20"/>
                <w:lang w:eastAsia="en-US"/>
              </w:rPr>
            </w:pPr>
            <w:r w:rsidRPr="0085516E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324A0D" w:rsidRPr="0085516E" w:rsidRDefault="00324A0D" w:rsidP="0085516E">
            <w:pPr>
              <w:jc w:val="center"/>
              <w:rPr>
                <w:sz w:val="20"/>
                <w:szCs w:val="20"/>
                <w:lang w:eastAsia="en-US"/>
              </w:rPr>
            </w:pPr>
            <w:r w:rsidRPr="0085516E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324A0D" w:rsidRDefault="00324A0D" w:rsidP="00494418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324A0D" w:rsidRDefault="00324A0D" w:rsidP="00494418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324A0D" w:rsidRDefault="00324A0D" w:rsidP="00494418">
            <w:pPr>
              <w:rPr>
                <w:lang w:eastAsia="en-US"/>
              </w:rPr>
            </w:pPr>
          </w:p>
        </w:tc>
      </w:tr>
      <w:tr w:rsidR="00324A0D">
        <w:trPr>
          <w:trHeight w:val="2447"/>
        </w:trPr>
        <w:tc>
          <w:tcPr>
            <w:tcW w:w="1384" w:type="dxa"/>
          </w:tcPr>
          <w:p w:rsidR="00324A0D" w:rsidRPr="0085516E" w:rsidRDefault="00324A0D" w:rsidP="00494418">
            <w:pPr>
              <w:rPr>
                <w:color w:val="333333"/>
                <w:lang w:eastAsia="en-US"/>
              </w:rPr>
            </w:pPr>
            <w:r w:rsidRPr="0085516E">
              <w:rPr>
                <w:color w:val="333333"/>
                <w:lang w:eastAsia="en-US"/>
              </w:rPr>
              <w:t>Мануйлова Е.В.</w:t>
            </w:r>
          </w:p>
        </w:tc>
        <w:tc>
          <w:tcPr>
            <w:tcW w:w="1602" w:type="dxa"/>
          </w:tcPr>
          <w:p w:rsidR="00324A0D" w:rsidRPr="0085516E" w:rsidRDefault="00324A0D" w:rsidP="0085516E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Заведующий МКДОУ «Еткульский детский сад </w:t>
            </w:r>
            <w:r w:rsidRPr="0085516E">
              <w:rPr>
                <w:color w:val="333333"/>
                <w:lang w:eastAsia="en-US"/>
              </w:rPr>
              <w:t>«Березка»</w:t>
            </w:r>
          </w:p>
        </w:tc>
        <w:tc>
          <w:tcPr>
            <w:tcW w:w="1079" w:type="dxa"/>
          </w:tcPr>
          <w:p w:rsidR="00324A0D" w:rsidRDefault="00324A0D" w:rsidP="00494418">
            <w:pPr>
              <w:rPr>
                <w:lang w:eastAsia="en-US"/>
              </w:rPr>
            </w:pPr>
            <w:r>
              <w:rPr>
                <w:lang w:eastAsia="en-US"/>
              </w:rPr>
              <w:t>1)Квар-тира</w:t>
            </w:r>
          </w:p>
          <w:p w:rsidR="00324A0D" w:rsidRDefault="00324A0D" w:rsidP="00494418">
            <w:pPr>
              <w:rPr>
                <w:lang w:eastAsia="en-US"/>
              </w:rPr>
            </w:pPr>
          </w:p>
          <w:p w:rsidR="00324A0D" w:rsidRDefault="00324A0D" w:rsidP="00494418">
            <w:pPr>
              <w:rPr>
                <w:lang w:eastAsia="en-US"/>
              </w:rPr>
            </w:pPr>
            <w:r>
              <w:rPr>
                <w:lang w:eastAsia="en-US"/>
              </w:rPr>
              <w:t>2) Земе-льный участок</w:t>
            </w:r>
          </w:p>
        </w:tc>
        <w:tc>
          <w:tcPr>
            <w:tcW w:w="1080" w:type="dxa"/>
          </w:tcPr>
          <w:p w:rsidR="00324A0D" w:rsidRPr="0085516E" w:rsidRDefault="00324A0D" w:rsidP="00494418">
            <w:pPr>
              <w:rPr>
                <w:color w:val="333333"/>
                <w:lang w:eastAsia="en-US"/>
              </w:rPr>
            </w:pPr>
            <w:r w:rsidRPr="0085516E">
              <w:rPr>
                <w:color w:val="333333"/>
                <w:lang w:eastAsia="en-US"/>
              </w:rPr>
              <w:t>Общая</w:t>
            </w:r>
          </w:p>
          <w:p w:rsidR="00324A0D" w:rsidRPr="0085516E" w:rsidRDefault="00324A0D" w:rsidP="0049441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долевая¼ </w:t>
            </w:r>
          </w:p>
          <w:p w:rsidR="00324A0D" w:rsidRPr="0085516E" w:rsidRDefault="00324A0D" w:rsidP="00494418">
            <w:pPr>
              <w:rPr>
                <w:color w:val="333333"/>
                <w:lang w:eastAsia="en-US"/>
              </w:rPr>
            </w:pPr>
            <w:r w:rsidRPr="0085516E">
              <w:rPr>
                <w:color w:val="333333"/>
                <w:lang w:eastAsia="en-US"/>
              </w:rPr>
              <w:t>Индиви</w:t>
            </w:r>
          </w:p>
          <w:p w:rsidR="00324A0D" w:rsidRDefault="00324A0D" w:rsidP="00494418">
            <w:pPr>
              <w:rPr>
                <w:color w:val="333333"/>
                <w:lang w:eastAsia="en-US"/>
              </w:rPr>
            </w:pPr>
            <w:r w:rsidRPr="0085516E">
              <w:rPr>
                <w:color w:val="333333"/>
                <w:lang w:eastAsia="en-US"/>
              </w:rPr>
              <w:t>дуаль-ная</w:t>
            </w:r>
          </w:p>
          <w:p w:rsidR="00324A0D" w:rsidRDefault="00324A0D" w:rsidP="002A0D68">
            <w:pPr>
              <w:rPr>
                <w:color w:val="333333"/>
                <w:lang w:eastAsia="en-US"/>
              </w:rPr>
            </w:pPr>
          </w:p>
          <w:p w:rsidR="00324A0D" w:rsidRPr="0085516E" w:rsidRDefault="00324A0D" w:rsidP="00494418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324A0D" w:rsidRPr="0085516E" w:rsidRDefault="00324A0D" w:rsidP="00494418">
            <w:pPr>
              <w:rPr>
                <w:color w:val="333333"/>
                <w:lang w:eastAsia="en-US"/>
              </w:rPr>
            </w:pPr>
            <w:r w:rsidRPr="0085516E">
              <w:rPr>
                <w:color w:val="333333"/>
                <w:lang w:eastAsia="en-US"/>
              </w:rPr>
              <w:t>59,0</w:t>
            </w:r>
          </w:p>
          <w:p w:rsidR="00324A0D" w:rsidRPr="0085516E" w:rsidRDefault="00324A0D" w:rsidP="00494418">
            <w:pPr>
              <w:rPr>
                <w:color w:val="333333"/>
                <w:lang w:eastAsia="en-US"/>
              </w:rPr>
            </w:pPr>
          </w:p>
          <w:p w:rsidR="00324A0D" w:rsidRPr="0085516E" w:rsidRDefault="00324A0D" w:rsidP="00494418">
            <w:pPr>
              <w:rPr>
                <w:color w:val="333333"/>
                <w:lang w:eastAsia="en-US"/>
              </w:rPr>
            </w:pPr>
          </w:p>
          <w:p w:rsidR="00324A0D" w:rsidRPr="0085516E" w:rsidRDefault="00324A0D" w:rsidP="00494418">
            <w:pPr>
              <w:rPr>
                <w:color w:val="333333"/>
                <w:lang w:eastAsia="en-US"/>
              </w:rPr>
            </w:pPr>
            <w:r w:rsidRPr="0085516E">
              <w:rPr>
                <w:color w:val="333333"/>
                <w:lang w:eastAsia="en-US"/>
              </w:rPr>
              <w:t>400</w:t>
            </w:r>
          </w:p>
          <w:p w:rsidR="00324A0D" w:rsidRPr="0085516E" w:rsidRDefault="00324A0D" w:rsidP="0085516E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324A0D" w:rsidRPr="0085516E" w:rsidRDefault="00324A0D" w:rsidP="0085516E">
            <w:pPr>
              <w:jc w:val="center"/>
              <w:rPr>
                <w:color w:val="333333"/>
                <w:lang w:eastAsia="en-US"/>
              </w:rPr>
            </w:pPr>
            <w:r w:rsidRPr="0085516E">
              <w:rPr>
                <w:color w:val="333333"/>
                <w:lang w:eastAsia="en-US"/>
              </w:rPr>
              <w:t>Россия</w:t>
            </w:r>
          </w:p>
          <w:p w:rsidR="00324A0D" w:rsidRPr="0085516E" w:rsidRDefault="00324A0D" w:rsidP="0085516E">
            <w:pPr>
              <w:jc w:val="center"/>
              <w:rPr>
                <w:color w:val="333333"/>
                <w:lang w:eastAsia="en-US"/>
              </w:rPr>
            </w:pPr>
          </w:p>
          <w:p w:rsidR="00324A0D" w:rsidRPr="0085516E" w:rsidRDefault="00324A0D" w:rsidP="0085516E">
            <w:pPr>
              <w:jc w:val="center"/>
              <w:rPr>
                <w:color w:val="333333"/>
                <w:lang w:eastAsia="en-US"/>
              </w:rPr>
            </w:pPr>
          </w:p>
          <w:p w:rsidR="00324A0D" w:rsidRDefault="00324A0D" w:rsidP="0085516E">
            <w:pPr>
              <w:jc w:val="center"/>
              <w:rPr>
                <w:color w:val="333333"/>
                <w:lang w:eastAsia="en-US"/>
              </w:rPr>
            </w:pPr>
            <w:r w:rsidRPr="0085516E">
              <w:rPr>
                <w:color w:val="333333"/>
                <w:lang w:eastAsia="en-US"/>
              </w:rPr>
              <w:t>Россия</w:t>
            </w:r>
          </w:p>
          <w:p w:rsidR="00324A0D" w:rsidRDefault="00324A0D" w:rsidP="0085516E">
            <w:pPr>
              <w:jc w:val="center"/>
              <w:rPr>
                <w:color w:val="333333"/>
                <w:lang w:eastAsia="en-US"/>
              </w:rPr>
            </w:pPr>
          </w:p>
          <w:p w:rsidR="00324A0D" w:rsidRDefault="00324A0D" w:rsidP="0085516E">
            <w:pPr>
              <w:jc w:val="center"/>
              <w:rPr>
                <w:color w:val="333333"/>
                <w:lang w:eastAsia="en-US"/>
              </w:rPr>
            </w:pPr>
          </w:p>
          <w:p w:rsidR="00324A0D" w:rsidRPr="0085516E" w:rsidRDefault="00324A0D" w:rsidP="0085516E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324A0D" w:rsidRDefault="00324A0D" w:rsidP="00494418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324A0D" w:rsidRPr="0085516E" w:rsidRDefault="00324A0D" w:rsidP="0085516E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324A0D" w:rsidRPr="0085516E" w:rsidRDefault="00324A0D" w:rsidP="0085516E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324A0D" w:rsidRDefault="00324A0D" w:rsidP="00494418">
            <w:pPr>
              <w:rPr>
                <w:lang w:eastAsia="en-US"/>
              </w:rPr>
            </w:pPr>
            <w:r>
              <w:rPr>
                <w:lang w:eastAsia="en-US"/>
              </w:rPr>
              <w:t>Легковой автомобиль</w:t>
            </w:r>
          </w:p>
          <w:p w:rsidR="00324A0D" w:rsidRDefault="00324A0D" w:rsidP="00494418">
            <w:pPr>
              <w:rPr>
                <w:lang w:eastAsia="en-US"/>
              </w:rPr>
            </w:pPr>
            <w:r>
              <w:rPr>
                <w:lang w:eastAsia="en-US"/>
              </w:rPr>
              <w:t>ВАЗ-2112</w:t>
            </w:r>
          </w:p>
          <w:p w:rsidR="00324A0D" w:rsidRPr="009E3441" w:rsidRDefault="00324A0D" w:rsidP="00494418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324A0D" w:rsidRPr="0085516E" w:rsidRDefault="00324A0D" w:rsidP="0049441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1365814,50</w:t>
            </w:r>
          </w:p>
        </w:tc>
        <w:tc>
          <w:tcPr>
            <w:tcW w:w="1740" w:type="dxa"/>
          </w:tcPr>
          <w:p w:rsidR="00324A0D" w:rsidRPr="0085516E" w:rsidRDefault="00324A0D" w:rsidP="00494418">
            <w:pPr>
              <w:rPr>
                <w:color w:val="333333"/>
                <w:lang w:val="en-US" w:eastAsia="en-US"/>
              </w:rPr>
            </w:pPr>
          </w:p>
        </w:tc>
      </w:tr>
      <w:tr w:rsidR="00324A0D">
        <w:trPr>
          <w:trHeight w:val="839"/>
        </w:trPr>
        <w:tc>
          <w:tcPr>
            <w:tcW w:w="1384" w:type="dxa"/>
          </w:tcPr>
          <w:p w:rsidR="00324A0D" w:rsidRPr="00200457" w:rsidRDefault="00324A0D" w:rsidP="00494418">
            <w:pPr>
              <w:rPr>
                <w:lang w:eastAsia="en-US"/>
              </w:rPr>
            </w:pPr>
            <w:r w:rsidRPr="00200457"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324A0D" w:rsidRPr="00200457" w:rsidRDefault="00324A0D" w:rsidP="00494418">
            <w:pPr>
              <w:rPr>
                <w:lang w:eastAsia="en-US"/>
              </w:rPr>
            </w:pPr>
          </w:p>
        </w:tc>
        <w:tc>
          <w:tcPr>
            <w:tcW w:w="1079" w:type="dxa"/>
          </w:tcPr>
          <w:p w:rsidR="00324A0D" w:rsidRDefault="00324A0D" w:rsidP="00494418">
            <w:pPr>
              <w:rPr>
                <w:lang w:eastAsia="en-US"/>
              </w:rPr>
            </w:pPr>
            <w:r>
              <w:rPr>
                <w:lang w:eastAsia="en-US"/>
              </w:rPr>
              <w:t>Кварти</w:t>
            </w:r>
          </w:p>
          <w:p w:rsidR="00324A0D" w:rsidRPr="00200457" w:rsidRDefault="00324A0D" w:rsidP="00494418">
            <w:pPr>
              <w:rPr>
                <w:lang w:eastAsia="en-US"/>
              </w:rPr>
            </w:pPr>
            <w:r>
              <w:rPr>
                <w:lang w:eastAsia="en-US"/>
              </w:rPr>
              <w:t>ра</w:t>
            </w:r>
          </w:p>
        </w:tc>
        <w:tc>
          <w:tcPr>
            <w:tcW w:w="1080" w:type="dxa"/>
          </w:tcPr>
          <w:p w:rsidR="00324A0D" w:rsidRPr="0085516E" w:rsidRDefault="00324A0D" w:rsidP="00494418">
            <w:pPr>
              <w:rPr>
                <w:color w:val="800000"/>
                <w:lang w:eastAsia="en-US"/>
              </w:rPr>
            </w:pPr>
            <w:r w:rsidRPr="0085516E">
              <w:rPr>
                <w:color w:val="800000"/>
                <w:lang w:eastAsia="en-US"/>
              </w:rPr>
              <w:t>Общая</w:t>
            </w:r>
          </w:p>
          <w:p w:rsidR="00324A0D" w:rsidRPr="0085516E" w:rsidRDefault="00324A0D" w:rsidP="00494418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 xml:space="preserve">долевая¼ </w:t>
            </w:r>
          </w:p>
        </w:tc>
        <w:tc>
          <w:tcPr>
            <w:tcW w:w="1080" w:type="dxa"/>
          </w:tcPr>
          <w:p w:rsidR="00324A0D" w:rsidRPr="0085516E" w:rsidRDefault="00324A0D" w:rsidP="00494418">
            <w:pPr>
              <w:rPr>
                <w:color w:val="800000"/>
                <w:lang w:eastAsia="en-US"/>
              </w:rPr>
            </w:pPr>
            <w:r w:rsidRPr="0085516E">
              <w:rPr>
                <w:color w:val="800000"/>
                <w:lang w:eastAsia="en-US"/>
              </w:rPr>
              <w:t>59,0</w:t>
            </w:r>
          </w:p>
        </w:tc>
        <w:tc>
          <w:tcPr>
            <w:tcW w:w="971" w:type="dxa"/>
          </w:tcPr>
          <w:p w:rsidR="00324A0D" w:rsidRPr="0085516E" w:rsidRDefault="00324A0D" w:rsidP="00494418">
            <w:pPr>
              <w:rPr>
                <w:color w:val="800000"/>
                <w:lang w:eastAsia="en-US"/>
              </w:rPr>
            </w:pPr>
            <w:r w:rsidRPr="0085516E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324A0D" w:rsidRPr="00200457" w:rsidRDefault="00324A0D" w:rsidP="00494418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324A0D" w:rsidRPr="00200457" w:rsidRDefault="00324A0D" w:rsidP="00494418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324A0D" w:rsidRPr="00200457" w:rsidRDefault="00324A0D" w:rsidP="00494418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324A0D" w:rsidRDefault="00324A0D" w:rsidP="00494418">
            <w:pPr>
              <w:rPr>
                <w:lang w:eastAsia="en-US"/>
              </w:rPr>
            </w:pPr>
            <w:r>
              <w:rPr>
                <w:lang w:eastAsia="en-US"/>
              </w:rPr>
              <w:t>Автомобиль легковой</w:t>
            </w:r>
          </w:p>
          <w:p w:rsidR="00324A0D" w:rsidRPr="00200457" w:rsidRDefault="00324A0D" w:rsidP="00494418">
            <w:pPr>
              <w:rPr>
                <w:lang w:eastAsia="en-US"/>
              </w:rPr>
            </w:pPr>
            <w:r>
              <w:rPr>
                <w:lang w:eastAsia="en-US"/>
              </w:rPr>
              <w:t>Лада-Ларгус</w:t>
            </w:r>
          </w:p>
        </w:tc>
        <w:tc>
          <w:tcPr>
            <w:tcW w:w="1740" w:type="dxa"/>
          </w:tcPr>
          <w:p w:rsidR="00324A0D" w:rsidRPr="00200457" w:rsidRDefault="00324A0D" w:rsidP="00494418">
            <w:pPr>
              <w:rPr>
                <w:lang w:eastAsia="en-US"/>
              </w:rPr>
            </w:pPr>
            <w:r>
              <w:rPr>
                <w:lang w:eastAsia="en-US"/>
              </w:rPr>
              <w:t>606796,61</w:t>
            </w:r>
          </w:p>
        </w:tc>
        <w:tc>
          <w:tcPr>
            <w:tcW w:w="1740" w:type="dxa"/>
          </w:tcPr>
          <w:p w:rsidR="00324A0D" w:rsidRPr="0085516E" w:rsidRDefault="00324A0D" w:rsidP="00494418">
            <w:pPr>
              <w:rPr>
                <w:color w:val="800000"/>
                <w:lang w:eastAsia="en-US"/>
              </w:rPr>
            </w:pPr>
          </w:p>
        </w:tc>
      </w:tr>
    </w:tbl>
    <w:p w:rsidR="00324A0D" w:rsidRDefault="00324A0D" w:rsidP="00B9153E">
      <w:pPr>
        <w:rPr>
          <w:color w:val="800000"/>
        </w:rPr>
      </w:pPr>
    </w:p>
    <w:p w:rsidR="00324A0D" w:rsidRDefault="00324A0D" w:rsidP="00B9153E"/>
    <w:p w:rsidR="00324A0D" w:rsidRDefault="00324A0D" w:rsidP="00B9153E"/>
    <w:p w:rsidR="00324A0D" w:rsidRDefault="00324A0D" w:rsidP="00B9153E"/>
    <w:p w:rsidR="00324A0D" w:rsidRDefault="00324A0D" w:rsidP="00B9153E"/>
    <w:p w:rsidR="00324A0D" w:rsidRPr="00B9153E" w:rsidRDefault="00324A0D" w:rsidP="00B9153E"/>
    <w:sectPr w:rsidR="00324A0D" w:rsidRPr="00B9153E" w:rsidSect="00B9153E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464A6D"/>
    <w:multiLevelType w:val="hybridMultilevel"/>
    <w:tmpl w:val="4B3464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153E"/>
    <w:rsid w:val="0009464B"/>
    <w:rsid w:val="000C4D38"/>
    <w:rsid w:val="0017124A"/>
    <w:rsid w:val="00175EDC"/>
    <w:rsid w:val="001E3EB2"/>
    <w:rsid w:val="00200457"/>
    <w:rsid w:val="002816A7"/>
    <w:rsid w:val="002A0D68"/>
    <w:rsid w:val="0032189F"/>
    <w:rsid w:val="00324A0D"/>
    <w:rsid w:val="003D183D"/>
    <w:rsid w:val="00494418"/>
    <w:rsid w:val="005138DF"/>
    <w:rsid w:val="005330BC"/>
    <w:rsid w:val="005A5A77"/>
    <w:rsid w:val="006141C5"/>
    <w:rsid w:val="006868FB"/>
    <w:rsid w:val="007A351E"/>
    <w:rsid w:val="007F32BE"/>
    <w:rsid w:val="0085516E"/>
    <w:rsid w:val="008553A4"/>
    <w:rsid w:val="0089007B"/>
    <w:rsid w:val="008E0AFD"/>
    <w:rsid w:val="008F2C87"/>
    <w:rsid w:val="009164DD"/>
    <w:rsid w:val="009E3441"/>
    <w:rsid w:val="00A43051"/>
    <w:rsid w:val="00AB1138"/>
    <w:rsid w:val="00AF1B13"/>
    <w:rsid w:val="00B9153E"/>
    <w:rsid w:val="00C67708"/>
    <w:rsid w:val="00CA60E9"/>
    <w:rsid w:val="00CF7318"/>
    <w:rsid w:val="00DE48D3"/>
    <w:rsid w:val="00E03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53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9153E"/>
    <w:pPr>
      <w:ind w:left="720"/>
    </w:pPr>
  </w:style>
  <w:style w:type="table" w:styleId="TableGrid">
    <w:name w:val="Table Grid"/>
    <w:basedOn w:val="TableNormal"/>
    <w:uiPriority w:val="99"/>
    <w:rsid w:val="00B9153E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3880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0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109</TotalTime>
  <Pages>1</Pages>
  <Words>141</Words>
  <Characters>807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2014-05-08T08:31:00Z</dcterms:created>
  <dcterms:modified xsi:type="dcterms:W3CDTF">2018-05-03T09:32:00Z</dcterms:modified>
</cp:coreProperties>
</file>